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B44523" w14:textId="77777777" w:rsidR="00DD5B8A" w:rsidRDefault="009A6FC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</w:t>
      </w:r>
      <w:r w:rsidR="008A342B">
        <w:rPr>
          <w:rFonts w:ascii="Times New Roman" w:hAnsi="Times New Roman" w:cs="Times New Roman"/>
          <w:sz w:val="24"/>
          <w:szCs w:val="24"/>
          <w:u w:val="single"/>
        </w:rPr>
        <w:t>aldwin FREVILLE</w:t>
      </w:r>
      <w:r w:rsidR="008A342B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8A342B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8A342B">
        <w:rPr>
          <w:rFonts w:ascii="Times New Roman" w:hAnsi="Times New Roman" w:cs="Times New Roman"/>
          <w:sz w:val="24"/>
          <w:szCs w:val="24"/>
        </w:rPr>
        <w:t>d.1418)</w:t>
      </w:r>
    </w:p>
    <w:p w14:paraId="23CD2343" w14:textId="77777777" w:rsidR="008A342B" w:rsidRDefault="00C4761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FCE8920" w14:textId="77777777" w:rsidR="008A342B" w:rsidRDefault="008A342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6F448E" w14:textId="0ABF4246" w:rsidR="008A342B" w:rsidRDefault="008A342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Sir Baldwin Freville(d.1400)</w:t>
      </w:r>
      <w:r w:rsidR="008B4415">
        <w:rPr>
          <w:rFonts w:ascii="Times New Roman" w:hAnsi="Times New Roman" w:cs="Times New Roman"/>
          <w:sz w:val="24"/>
          <w:szCs w:val="24"/>
        </w:rPr>
        <w:t>(q.v.)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4A5AA58" w14:textId="77777777" w:rsidR="00C4761B" w:rsidRPr="009A6FC8" w:rsidRDefault="008A342B" w:rsidP="00C476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A089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21-131)</w:t>
      </w:r>
    </w:p>
    <w:p w14:paraId="0284B2A3" w14:textId="77777777" w:rsidR="008A342B" w:rsidRDefault="008A342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C5CCD4" w14:textId="77777777" w:rsidR="008A342B" w:rsidRDefault="008A342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4FA64A" w14:textId="77777777" w:rsidR="008A342B" w:rsidRDefault="00C4761B" w:rsidP="009A6F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</w:t>
      </w:r>
      <w:r w:rsidR="009A6FC8">
        <w:rPr>
          <w:rFonts w:ascii="Times New Roman" w:hAnsi="Times New Roman" w:cs="Times New Roman"/>
          <w:sz w:val="24"/>
          <w:szCs w:val="24"/>
        </w:rPr>
        <w:t>Mar.1418</w:t>
      </w:r>
      <w:r w:rsidR="009A6FC8">
        <w:rPr>
          <w:rFonts w:ascii="Times New Roman" w:hAnsi="Times New Roman" w:cs="Times New Roman"/>
          <w:sz w:val="24"/>
          <w:szCs w:val="24"/>
        </w:rPr>
        <w:tab/>
        <w:t>He died.  (ibid.)</w:t>
      </w:r>
    </w:p>
    <w:p w14:paraId="1CAB3FB3" w14:textId="77777777" w:rsidR="008A342B" w:rsidRDefault="008A342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</w:t>
      </w:r>
      <w:r>
        <w:rPr>
          <w:rFonts w:ascii="Times New Roman" w:hAnsi="Times New Roman" w:cs="Times New Roman"/>
          <w:sz w:val="24"/>
          <w:szCs w:val="24"/>
        </w:rPr>
        <w:tab/>
        <w:t>An inquisition post mortem was held in Leicester into his lands.</w:t>
      </w:r>
    </w:p>
    <w:p w14:paraId="70B76F32" w14:textId="77777777" w:rsidR="008A342B" w:rsidRDefault="008A342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4831C1B5" w14:textId="77777777" w:rsidR="008A342B" w:rsidRDefault="008A342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E11000" w14:textId="77777777" w:rsidR="008A342B" w:rsidRDefault="008A342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2FA245" w14:textId="77777777" w:rsidR="00C4761B" w:rsidRPr="008A342B" w:rsidRDefault="008A342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December 2015</w:t>
      </w:r>
    </w:p>
    <w:sectPr w:rsidR="00C4761B" w:rsidRPr="008A34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FFAF80" w14:textId="77777777" w:rsidR="008A342B" w:rsidRDefault="008A342B" w:rsidP="00564E3C">
      <w:pPr>
        <w:spacing w:after="0" w:line="240" w:lineRule="auto"/>
      </w:pPr>
      <w:r>
        <w:separator/>
      </w:r>
    </w:p>
  </w:endnote>
  <w:endnote w:type="continuationSeparator" w:id="0">
    <w:p w14:paraId="60961BAE" w14:textId="77777777" w:rsidR="008A342B" w:rsidRDefault="008A342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D5C52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049D4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B4415">
      <w:rPr>
        <w:rFonts w:ascii="Times New Roman" w:hAnsi="Times New Roman" w:cs="Times New Roman"/>
        <w:noProof/>
        <w:sz w:val="24"/>
        <w:szCs w:val="24"/>
      </w:rPr>
      <w:t>6 November 2020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249D12B3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B0A11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711BD7" w14:textId="77777777" w:rsidR="008A342B" w:rsidRDefault="008A342B" w:rsidP="00564E3C">
      <w:pPr>
        <w:spacing w:after="0" w:line="240" w:lineRule="auto"/>
      </w:pPr>
      <w:r>
        <w:separator/>
      </w:r>
    </w:p>
  </w:footnote>
  <w:footnote w:type="continuationSeparator" w:id="0">
    <w:p w14:paraId="66E4E051" w14:textId="77777777" w:rsidR="008A342B" w:rsidRDefault="008A342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D8ED9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B9208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6A9DC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2B"/>
    <w:rsid w:val="00372DC6"/>
    <w:rsid w:val="00564E3C"/>
    <w:rsid w:val="0064591D"/>
    <w:rsid w:val="008A342B"/>
    <w:rsid w:val="008B4415"/>
    <w:rsid w:val="009A6FC8"/>
    <w:rsid w:val="00C4761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960D2"/>
  <w15:chartTrackingRefBased/>
  <w15:docId w15:val="{E0B97B49-C2A1-4A7A-A365-2E67D9DFD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A34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17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2015-12-06T16:03:00Z</dcterms:created>
  <dcterms:modified xsi:type="dcterms:W3CDTF">2020-11-06T22:02:00Z</dcterms:modified>
</cp:coreProperties>
</file>